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B245F" w14:textId="77777777" w:rsidR="006B54C1" w:rsidRPr="006B54C1" w:rsidRDefault="006B54C1" w:rsidP="00857EFD">
      <w:pPr>
        <w:spacing w:line="288" w:lineRule="auto"/>
        <w:jc w:val="right"/>
        <w:rPr>
          <w:rFonts w:ascii="Arial" w:hAnsi="Arial" w:cs="Arial"/>
          <w:sz w:val="20"/>
          <w:szCs w:val="20"/>
        </w:rPr>
      </w:pPr>
    </w:p>
    <w:p w14:paraId="184F2AA7" w14:textId="77777777" w:rsidR="006B54C1" w:rsidRPr="006B54C1" w:rsidRDefault="006B54C1" w:rsidP="00857EFD">
      <w:pPr>
        <w:spacing w:line="288" w:lineRule="auto"/>
        <w:jc w:val="right"/>
        <w:rPr>
          <w:rFonts w:ascii="Arial" w:hAnsi="Arial" w:cs="Arial"/>
          <w:sz w:val="20"/>
          <w:szCs w:val="20"/>
        </w:rPr>
      </w:pPr>
    </w:p>
    <w:p w14:paraId="481749B7" w14:textId="77777777" w:rsidR="00B6477E" w:rsidRDefault="00B6477E" w:rsidP="00B6477E">
      <w:pPr>
        <w:pStyle w:val="Obszartekstu"/>
        <w:suppressAutoHyphens/>
        <w:autoSpaceDE/>
        <w:autoSpaceDN/>
        <w:adjustRightInd/>
        <w:ind w:left="-284" w:right="-283"/>
        <w:jc w:val="center"/>
        <w:rPr>
          <w:rFonts w:ascii="Arial" w:hAnsi="Arial"/>
          <w:b/>
          <w:color w:val="4F81BD" w:themeColor="accent1"/>
          <w:sz w:val="24"/>
          <w:szCs w:val="24"/>
        </w:rPr>
      </w:pPr>
    </w:p>
    <w:p w14:paraId="35AD9611" w14:textId="77777777" w:rsidR="00B6477E" w:rsidRDefault="00B6477E" w:rsidP="00B6477E">
      <w:pPr>
        <w:pStyle w:val="Obszartekstu"/>
        <w:suppressAutoHyphens/>
        <w:autoSpaceDE/>
        <w:autoSpaceDN/>
        <w:adjustRightInd/>
        <w:ind w:left="-284" w:right="-283"/>
        <w:jc w:val="center"/>
        <w:rPr>
          <w:rFonts w:ascii="Arial" w:hAnsi="Arial"/>
          <w:b/>
          <w:color w:val="4F81BD" w:themeColor="accent1"/>
          <w:sz w:val="24"/>
          <w:szCs w:val="24"/>
        </w:rPr>
      </w:pPr>
    </w:p>
    <w:p w14:paraId="6C00EB18" w14:textId="77777777" w:rsidR="00B6477E" w:rsidRDefault="00B6477E" w:rsidP="00B6477E">
      <w:pPr>
        <w:pStyle w:val="Obszartekstu"/>
        <w:suppressAutoHyphens/>
        <w:autoSpaceDE/>
        <w:autoSpaceDN/>
        <w:adjustRightInd/>
        <w:ind w:left="-284" w:right="-283"/>
        <w:jc w:val="center"/>
        <w:rPr>
          <w:rFonts w:ascii="Arial" w:hAnsi="Arial"/>
          <w:b/>
          <w:color w:val="4F81BD" w:themeColor="accent1"/>
          <w:sz w:val="24"/>
          <w:szCs w:val="24"/>
        </w:rPr>
      </w:pPr>
    </w:p>
    <w:p w14:paraId="50BB3C91" w14:textId="77777777" w:rsidR="00B6477E" w:rsidRDefault="00B6477E" w:rsidP="00B6477E">
      <w:pPr>
        <w:pStyle w:val="Obszartekstu"/>
        <w:suppressAutoHyphens/>
        <w:autoSpaceDE/>
        <w:autoSpaceDN/>
        <w:adjustRightInd/>
        <w:ind w:right="-283"/>
        <w:jc w:val="center"/>
        <w:rPr>
          <w:rFonts w:ascii="Arial" w:hAnsi="Arial"/>
          <w:b/>
          <w:color w:val="4F81BD" w:themeColor="accent1"/>
          <w:sz w:val="24"/>
          <w:szCs w:val="24"/>
        </w:rPr>
      </w:pPr>
    </w:p>
    <w:p w14:paraId="77D7783A" w14:textId="6A9E29EC" w:rsidR="00B6477E" w:rsidRPr="00B343BD" w:rsidRDefault="00B6477E" w:rsidP="00B6477E">
      <w:pPr>
        <w:pStyle w:val="Obszartekstu"/>
        <w:suppressAutoHyphens/>
        <w:autoSpaceDE/>
        <w:autoSpaceDN/>
        <w:adjustRightInd/>
        <w:ind w:right="-283"/>
        <w:jc w:val="center"/>
        <w:rPr>
          <w:rFonts w:ascii="Arial" w:hAnsi="Arial"/>
          <w:color w:val="4F81BD" w:themeColor="accent1"/>
          <w:sz w:val="20"/>
          <w:szCs w:val="20"/>
        </w:rPr>
      </w:pPr>
      <w:r w:rsidRPr="00B343BD">
        <w:rPr>
          <w:rFonts w:ascii="Arial" w:hAnsi="Arial"/>
          <w:b/>
          <w:color w:val="4F81BD" w:themeColor="accent1"/>
          <w:sz w:val="24"/>
          <w:szCs w:val="24"/>
        </w:rPr>
        <w:t>UZUPEŁNIENIE DO</w:t>
      </w:r>
      <w:r w:rsidRPr="00B343BD">
        <w:rPr>
          <w:color w:val="4F81BD" w:themeColor="accent1"/>
          <w:sz w:val="24"/>
          <w:szCs w:val="24"/>
        </w:rPr>
        <w:t xml:space="preserve"> </w:t>
      </w:r>
      <w:r w:rsidRPr="00B343BD">
        <w:rPr>
          <w:rFonts w:ascii="Arial" w:hAnsi="Arial"/>
          <w:b/>
          <w:color w:val="4F81BD" w:themeColor="accent1"/>
          <w:sz w:val="24"/>
          <w:szCs w:val="24"/>
        </w:rPr>
        <w:t>SPECYFIKACJI WARUNKÓW ZAMÓWIENIA</w:t>
      </w:r>
      <w:r w:rsidRPr="00B343BD">
        <w:rPr>
          <w:rFonts w:ascii="Arial" w:hAnsi="Arial" w:cs="Arial"/>
          <w:color w:val="4F81BD" w:themeColor="accent1"/>
          <w:sz w:val="24"/>
          <w:szCs w:val="24"/>
        </w:rPr>
        <w:t xml:space="preserve"> </w:t>
      </w:r>
      <w:r w:rsidRPr="00B343BD">
        <w:rPr>
          <w:rFonts w:ascii="Arial" w:hAnsi="Arial" w:cs="Arial"/>
          <w:color w:val="4F81BD" w:themeColor="accent1"/>
          <w:sz w:val="24"/>
          <w:szCs w:val="24"/>
        </w:rPr>
        <w:br/>
      </w:r>
      <w:r w:rsidRPr="00EE3746">
        <w:rPr>
          <w:rFonts w:ascii="Arial" w:hAnsi="Arial" w:cs="Arial"/>
          <w:b/>
          <w:bCs/>
          <w:sz w:val="24"/>
          <w:szCs w:val="24"/>
        </w:rPr>
        <w:t>Remont elewacji frontowej, docieplenie elewacji bocznej oraz docieplenie od strony podwórza budynku przy ul. Bolesława Śmiałego 34 w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E3746">
        <w:rPr>
          <w:rFonts w:ascii="Arial" w:hAnsi="Arial" w:cs="Arial"/>
          <w:b/>
          <w:bCs/>
          <w:sz w:val="24"/>
          <w:szCs w:val="24"/>
        </w:rPr>
        <w:t>Szczecinie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B343BD">
        <w:rPr>
          <w:rFonts w:ascii="Arial" w:hAnsi="Arial" w:cs="Arial"/>
          <w:b/>
          <w:bCs/>
          <w:color w:val="4F81BD" w:themeColor="accent1"/>
          <w:sz w:val="24"/>
          <w:szCs w:val="24"/>
        </w:rPr>
        <w:t xml:space="preserve">GRAFIKA BOCZNEJ ELEWACJI </w:t>
      </w:r>
    </w:p>
    <w:p w14:paraId="202C412F" w14:textId="77777777" w:rsidR="00B6477E" w:rsidRDefault="00B6477E" w:rsidP="00B6477E">
      <w:pPr>
        <w:tabs>
          <w:tab w:val="left" w:pos="2880"/>
        </w:tabs>
        <w:rPr>
          <w:rFonts w:ascii="Arial" w:hAnsi="Arial"/>
          <w:color w:val="4F81BD" w:themeColor="accent1"/>
        </w:rPr>
      </w:pPr>
    </w:p>
    <w:p w14:paraId="7CF6229A" w14:textId="77777777" w:rsidR="00B6477E" w:rsidRPr="00B343BD" w:rsidRDefault="00B6477E" w:rsidP="00B6477E">
      <w:pPr>
        <w:tabs>
          <w:tab w:val="left" w:pos="2880"/>
        </w:tabs>
        <w:rPr>
          <w:rFonts w:ascii="Arial" w:hAnsi="Arial"/>
          <w:color w:val="4F81BD" w:themeColor="accent1"/>
        </w:rPr>
      </w:pPr>
    </w:p>
    <w:p w14:paraId="5CCD6224" w14:textId="099A690E" w:rsidR="00B6477E" w:rsidRPr="00B343BD" w:rsidRDefault="00B6477E" w:rsidP="00B6477E">
      <w:pPr>
        <w:autoSpaceDE w:val="0"/>
        <w:autoSpaceDN w:val="0"/>
        <w:adjustRightInd w:val="0"/>
        <w:spacing w:line="320" w:lineRule="atLeast"/>
        <w:ind w:left="709"/>
        <w:jc w:val="both"/>
        <w:rPr>
          <w:rFonts w:ascii="Arial" w:hAnsi="Arial" w:cs="Arial"/>
        </w:rPr>
      </w:pPr>
      <w:r w:rsidRPr="00B343BD">
        <w:rPr>
          <w:rFonts w:ascii="Arial" w:hAnsi="Arial"/>
          <w:sz w:val="22"/>
          <w:szCs w:val="22"/>
        </w:rPr>
        <w:t>Zgodnie z zapisami S</w:t>
      </w:r>
      <w:r>
        <w:rPr>
          <w:rFonts w:ascii="Arial" w:hAnsi="Arial"/>
          <w:sz w:val="22"/>
          <w:szCs w:val="22"/>
        </w:rPr>
        <w:t xml:space="preserve">pecyfikacji </w:t>
      </w:r>
      <w:r w:rsidRPr="00B343BD">
        <w:rPr>
          <w:rFonts w:ascii="Arial" w:hAnsi="Arial"/>
          <w:sz w:val="22"/>
          <w:szCs w:val="22"/>
        </w:rPr>
        <w:t>W</w:t>
      </w:r>
      <w:r>
        <w:rPr>
          <w:rFonts w:ascii="Arial" w:hAnsi="Arial"/>
          <w:sz w:val="22"/>
          <w:szCs w:val="22"/>
        </w:rPr>
        <w:t xml:space="preserve">arunków </w:t>
      </w:r>
      <w:r w:rsidRPr="00B343BD">
        <w:rPr>
          <w:rFonts w:ascii="Arial" w:hAnsi="Arial"/>
          <w:sz w:val="22"/>
          <w:szCs w:val="22"/>
        </w:rPr>
        <w:t>Z</w:t>
      </w:r>
      <w:r>
        <w:rPr>
          <w:rFonts w:ascii="Arial" w:hAnsi="Arial"/>
          <w:sz w:val="22"/>
          <w:szCs w:val="22"/>
        </w:rPr>
        <w:t xml:space="preserve">amówienia </w:t>
      </w:r>
      <w:r w:rsidRPr="00B343BD">
        <w:rPr>
          <w:rFonts w:ascii="Arial" w:hAnsi="Arial"/>
          <w:sz w:val="22"/>
          <w:szCs w:val="22"/>
        </w:rPr>
        <w:t xml:space="preserve"> Rozdział II - XV  opisu zamówienia </w:t>
      </w:r>
      <w:r w:rsidRPr="00B343BD">
        <w:rPr>
          <w:rFonts w:ascii="Arial" w:hAnsi="Arial" w:cs="Arial"/>
          <w:sz w:val="22"/>
          <w:szCs w:val="22"/>
        </w:rPr>
        <w:t>dodatkowo należy uwzględnić w wycenie oferty</w:t>
      </w:r>
      <w:r w:rsidRPr="00B343BD">
        <w:rPr>
          <w:rFonts w:ascii="Arial" w:hAnsi="Arial" w:cs="Arial"/>
        </w:rPr>
        <w:t xml:space="preserve"> w</w:t>
      </w:r>
      <w:r w:rsidRPr="00B343BD">
        <w:rPr>
          <w:rFonts w:ascii="Arial" w:hAnsi="Arial"/>
          <w:sz w:val="22"/>
          <w:szCs w:val="22"/>
        </w:rPr>
        <w:t xml:space="preserve">ykonanie grafiki na ścianie elewacji bocznej wg projektu </w:t>
      </w:r>
      <w:r w:rsidRPr="00B343BD">
        <w:rPr>
          <w:rFonts w:ascii="Arial" w:hAnsi="Arial" w:cs="Arial"/>
          <w:sz w:val="22"/>
          <w:szCs w:val="22"/>
        </w:rPr>
        <w:t xml:space="preserve">GRUPA MIASTO Spółka z o.o. Koszt wykonania grafiki </w:t>
      </w:r>
      <w:r w:rsidRPr="00B6477E">
        <w:rPr>
          <w:rFonts w:ascii="Arial" w:hAnsi="Arial" w:cs="Arial"/>
          <w:sz w:val="22"/>
          <w:szCs w:val="22"/>
          <w:u w:val="single"/>
        </w:rPr>
        <w:t>nie jest ujęty w PRZEDMIARACH</w:t>
      </w:r>
      <w:r w:rsidRPr="00B343BD">
        <w:rPr>
          <w:rFonts w:ascii="Arial" w:hAnsi="Arial" w:cs="Arial"/>
          <w:sz w:val="22"/>
          <w:szCs w:val="22"/>
        </w:rPr>
        <w:t xml:space="preserve">. W SWZ </w:t>
      </w:r>
      <w:r w:rsidRPr="00B343BD">
        <w:rPr>
          <w:rFonts w:ascii="Arial" w:hAnsi="Arial"/>
          <w:sz w:val="22"/>
          <w:szCs w:val="22"/>
        </w:rPr>
        <w:t>Rozdział II - XV</w:t>
      </w:r>
      <w:r w:rsidRPr="00B343B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</w:t>
      </w:r>
      <w:r w:rsidRPr="00B343BD">
        <w:rPr>
          <w:rFonts w:ascii="Arial" w:hAnsi="Arial" w:cs="Arial"/>
          <w:sz w:val="22"/>
          <w:szCs w:val="22"/>
        </w:rPr>
        <w:t xml:space="preserve">est </w:t>
      </w:r>
      <w:r>
        <w:rPr>
          <w:rFonts w:ascii="Arial" w:hAnsi="Arial" w:cs="Arial"/>
          <w:sz w:val="22"/>
          <w:szCs w:val="22"/>
        </w:rPr>
        <w:t>wskazana</w:t>
      </w:r>
      <w:r w:rsidRPr="00B343BD">
        <w:rPr>
          <w:rFonts w:ascii="Arial" w:hAnsi="Arial" w:cs="Arial"/>
          <w:sz w:val="22"/>
          <w:szCs w:val="22"/>
        </w:rPr>
        <w:t xml:space="preserve"> grafika WERSJA KAMIENICA. Niemniej zamiennie można przyjąć </w:t>
      </w:r>
      <w:r>
        <w:rPr>
          <w:rFonts w:ascii="Arial" w:hAnsi="Arial" w:cs="Arial"/>
          <w:sz w:val="22"/>
          <w:szCs w:val="22"/>
        </w:rPr>
        <w:t xml:space="preserve">do </w:t>
      </w:r>
      <w:r w:rsidRPr="00B343BD">
        <w:rPr>
          <w:rFonts w:ascii="Arial" w:hAnsi="Arial" w:cs="Arial"/>
          <w:sz w:val="22"/>
          <w:szCs w:val="22"/>
        </w:rPr>
        <w:t xml:space="preserve"> wycen</w:t>
      </w:r>
      <w:r>
        <w:rPr>
          <w:rFonts w:ascii="Arial" w:hAnsi="Arial" w:cs="Arial"/>
          <w:sz w:val="22"/>
          <w:szCs w:val="22"/>
        </w:rPr>
        <w:t xml:space="preserve">y oferty </w:t>
      </w:r>
      <w:r w:rsidRPr="00B343B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GRAFIKĘ MAGNOLIĘ. </w:t>
      </w:r>
    </w:p>
    <w:p w14:paraId="4E3AF683" w14:textId="269FFAC8" w:rsidR="00B6477E" w:rsidRDefault="00B6477E" w:rsidP="00B6477E"/>
    <w:p w14:paraId="30240FDA" w14:textId="4C1678CB" w:rsidR="006B54C1" w:rsidRPr="006B54C1" w:rsidRDefault="00B6477E" w:rsidP="00857EFD">
      <w:pPr>
        <w:spacing w:line="288" w:lineRule="auto"/>
        <w:jc w:val="right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B8A8C3D" wp14:editId="50399503">
                <wp:simplePos x="0" y="0"/>
                <wp:positionH relativeFrom="column">
                  <wp:posOffset>3404870</wp:posOffset>
                </wp:positionH>
                <wp:positionV relativeFrom="paragraph">
                  <wp:posOffset>109855</wp:posOffset>
                </wp:positionV>
                <wp:extent cx="2703195" cy="3736975"/>
                <wp:effectExtent l="0" t="0" r="0" b="0"/>
                <wp:wrapNone/>
                <wp:docPr id="1948045306" name="Grup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03195" cy="3736975"/>
                          <a:chOff x="0" y="0"/>
                          <a:chExt cx="2202180" cy="3180329"/>
                        </a:xfrm>
                      </wpg:grpSpPr>
                      <pic:pic xmlns:pic="http://schemas.openxmlformats.org/drawingml/2006/picture">
                        <pic:nvPicPr>
                          <pic:cNvPr id="962809005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180" cy="29165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4216347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723568" y="2886324"/>
                            <a:ext cx="1463040" cy="294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7DFABD" w14:textId="77777777" w:rsidR="00B6477E" w:rsidRDefault="00B6477E" w:rsidP="00B6477E">
                              <w:r>
                                <w:t>WERSJA MAGNOLIA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8A8C3D" id="Grupa 4" o:spid="_x0000_s1026" style="position:absolute;left:0;text-align:left;margin-left:268.1pt;margin-top:8.65pt;width:212.85pt;height:294.25pt;z-index:251660288;mso-width-relative:margin;mso-height-relative:margin" coordsize="22021,31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" o:spid="_x0000_s1027" type="#_x0000_t75" style="position:absolute;width:22021;height:29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8" type="#_x0000_t202" style="position:absolute;left:7235;top:28863;width:14631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">
                  <v:textbox>
                    <w:txbxContent>
                      <w:p w14:paraId="677DFABD" w14:textId="77777777" w:rsidR="00B6477E" w:rsidRDefault="00B6477E" w:rsidP="00B6477E">
                        <w:r>
                          <w:t>WERSJA MAGNOLIA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99DCDB" wp14:editId="7FF017B7">
                <wp:simplePos x="0" y="0"/>
                <wp:positionH relativeFrom="column">
                  <wp:posOffset>462915</wp:posOffset>
                </wp:positionH>
                <wp:positionV relativeFrom="paragraph">
                  <wp:posOffset>714375</wp:posOffset>
                </wp:positionV>
                <wp:extent cx="2941955" cy="3156585"/>
                <wp:effectExtent l="0" t="0" r="0" b="5715"/>
                <wp:wrapNone/>
                <wp:docPr id="788137287" name="Grup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41955" cy="3156585"/>
                          <a:chOff x="0" y="0"/>
                          <a:chExt cx="2409190" cy="2408616"/>
                        </a:xfrm>
                      </wpg:grpSpPr>
                      <pic:pic xmlns:pic="http://schemas.openxmlformats.org/drawingml/2006/picture">
                        <pic:nvPicPr>
                          <pic:cNvPr id="922259055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190" cy="21151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9500111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540687" y="2114611"/>
                            <a:ext cx="1645921" cy="294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DE1AB7" w14:textId="77777777" w:rsidR="00B6477E" w:rsidRDefault="00B6477E" w:rsidP="00B6477E">
                              <w:r>
                                <w:t>WERSJA KAMIENICA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99DCDB" id="Grupa 2" o:spid="_x0000_s1029" style="position:absolute;left:0;text-align:left;margin-left:36.45pt;margin-top:56.25pt;width:231.65pt;height:248.55pt;z-index:251659264;mso-width-relative:margin;mso-height-relative:margin" coordsize="24091,240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">
                <v:shape id="Obraz 1" o:spid="_x0000_s1030" type="#_x0000_t75" style="position:absolute;width:24091;height:211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">
                  <v:imagedata r:id="rId9" o:title=""/>
                </v:shape>
                <v:shape id="Pole tekstowe 2" o:spid="_x0000_s1031" type="#_x0000_t202" style="position:absolute;left:5406;top:21146;width:16460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">
                  <v:textbox>
                    <w:txbxContent>
                      <w:p w14:paraId="62DE1AB7" w14:textId="77777777" w:rsidR="00B6477E" w:rsidRDefault="00B6477E" w:rsidP="00B6477E">
                        <w:r>
                          <w:t>WERSJA KAMIENICA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6B54C1" w:rsidRPr="006B54C1" w:rsidSect="00B6477E">
      <w:footerReference w:type="default" r:id="rId10"/>
      <w:headerReference w:type="first" r:id="rId11"/>
      <w:footerReference w:type="first" r:id="rId12"/>
      <w:pgSz w:w="11900" w:h="16840"/>
      <w:pgMar w:top="1213" w:right="843" w:bottom="1985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0720E" w14:textId="77777777" w:rsidR="00B6477E" w:rsidRDefault="00B6477E" w:rsidP="00C96260">
      <w:r>
        <w:separator/>
      </w:r>
    </w:p>
  </w:endnote>
  <w:endnote w:type="continuationSeparator" w:id="0">
    <w:p w14:paraId="09C17F72" w14:textId="77777777" w:rsidR="00B6477E" w:rsidRDefault="00B6477E" w:rsidP="00C9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0D7E1" w14:textId="4CD94373" w:rsidR="00C96260" w:rsidRDefault="00B6477E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25217B0" wp14:editId="57149D09">
              <wp:simplePos x="0" y="0"/>
              <wp:positionH relativeFrom="column">
                <wp:posOffset>3589655</wp:posOffset>
              </wp:positionH>
              <wp:positionV relativeFrom="paragraph">
                <wp:posOffset>-559435</wp:posOffset>
              </wp:positionV>
              <wp:extent cx="2710815" cy="954405"/>
              <wp:effectExtent l="0" t="2540" r="0" b="0"/>
              <wp:wrapNone/>
              <wp:docPr id="978521018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0815" cy="954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6A54D" w14:textId="77777777" w:rsidR="00F37874" w:rsidRDefault="00F37874" w:rsidP="00F3787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00A065F9" w14:textId="77777777" w:rsidR="00F37874" w:rsidRDefault="00F37874" w:rsidP="00F3787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2474C39F" w14:textId="77777777" w:rsidR="00F37874" w:rsidRDefault="00F37874" w:rsidP="00F3787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2E816D27" w14:textId="77777777" w:rsidR="00F37874" w:rsidRPr="00F37874" w:rsidRDefault="00F37874" w:rsidP="00F3787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36452D99" w14:textId="77777777" w:rsidR="00F37874" w:rsidRPr="00F37874" w:rsidRDefault="00F37874" w:rsidP="00F37874">
                          <w:pPr>
                            <w:spacing w:line="160" w:lineRule="exact"/>
                            <w:rPr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16F32029" w14:textId="77777777" w:rsidR="00F37874" w:rsidRDefault="00F37874" w:rsidP="00F3787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424242"/>
                              <w:sz w:val="16"/>
                              <w:szCs w:val="16"/>
                            </w:rPr>
                            <w:t>www.stbs.pl</w:t>
                          </w:r>
                        </w:p>
                        <w:p w14:paraId="08259153" w14:textId="77777777" w:rsidR="00F37874" w:rsidRDefault="00F37874" w:rsidP="00F3787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424242"/>
                              <w:sz w:val="16"/>
                              <w:szCs w:val="16"/>
                            </w:rPr>
                            <w:t xml:space="preserve">KRS 0000157810, kapitał zakładowy </w:t>
                          </w:r>
                          <w:r w:rsidR="00531219">
                            <w:rPr>
                              <w:color w:val="424242"/>
                              <w:sz w:val="16"/>
                              <w:szCs w:val="16"/>
                            </w:rPr>
                            <w:t xml:space="preserve">272 </w:t>
                          </w:r>
                          <w:r w:rsidR="00BF0817">
                            <w:rPr>
                              <w:color w:val="424242"/>
                              <w:sz w:val="16"/>
                              <w:szCs w:val="16"/>
                            </w:rPr>
                            <w:t>623</w:t>
                          </w:r>
                          <w:r w:rsidR="00531219">
                            <w:rPr>
                              <w:color w:val="424242"/>
                              <w:sz w:val="16"/>
                              <w:szCs w:val="16"/>
                            </w:rPr>
                            <w:t xml:space="preserve"> </w:t>
                          </w:r>
                          <w:r w:rsidR="00BF0817">
                            <w:rPr>
                              <w:color w:val="424242"/>
                              <w:sz w:val="16"/>
                              <w:szCs w:val="16"/>
                            </w:rPr>
                            <w:t>531</w:t>
                          </w:r>
                          <w:r>
                            <w:rPr>
                              <w:color w:val="424242"/>
                              <w:sz w:val="16"/>
                              <w:szCs w:val="16"/>
                            </w:rPr>
                            <w:t xml:space="preserve"> zł</w:t>
                          </w:r>
                        </w:p>
                        <w:p w14:paraId="2444DB1F" w14:textId="77777777" w:rsidR="00F37874" w:rsidRPr="00F37874" w:rsidRDefault="00F37874" w:rsidP="00F3787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424242"/>
                              <w:sz w:val="16"/>
                              <w:szCs w:val="16"/>
                            </w:rPr>
                            <w:t>NIP 852-18-50-722 • REGON 811015666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5217B0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32" type="#_x0000_t202" style="position:absolute;margin-left:282.65pt;margin-top:-44.05pt;width:213.45pt;height:75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" filled="f" stroked="f" strokeweight=".5pt">
              <v:textbox inset="0,0,0,0">
                <w:txbxContent>
                  <w:p w14:paraId="5726A54D" w14:textId="77777777" w:rsidR="00F37874" w:rsidRDefault="00F37874" w:rsidP="00F3787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00A065F9" w14:textId="77777777" w:rsidR="00F37874" w:rsidRDefault="00F37874" w:rsidP="00F3787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2474C39F" w14:textId="77777777" w:rsidR="00F37874" w:rsidRDefault="00F37874" w:rsidP="00F3787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2E816D27" w14:textId="77777777" w:rsidR="00F37874" w:rsidRPr="00F37874" w:rsidRDefault="00F37874" w:rsidP="00F3787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36452D99" w14:textId="77777777" w:rsidR="00F37874" w:rsidRPr="00F37874" w:rsidRDefault="00F37874" w:rsidP="00F37874">
                    <w:pPr>
                      <w:spacing w:line="160" w:lineRule="exact"/>
                      <w:rPr>
                        <w:color w:val="424242"/>
                        <w:sz w:val="18"/>
                        <w:szCs w:val="18"/>
                      </w:rPr>
                    </w:pPr>
                  </w:p>
                  <w:p w14:paraId="16F32029" w14:textId="77777777" w:rsidR="00F37874" w:rsidRDefault="00F37874" w:rsidP="00F3787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</w:rPr>
                    </w:pPr>
                    <w:r>
                      <w:rPr>
                        <w:color w:val="424242"/>
                        <w:sz w:val="16"/>
                        <w:szCs w:val="16"/>
                      </w:rPr>
                      <w:t>www.stbs.pl</w:t>
                    </w:r>
                  </w:p>
                  <w:p w14:paraId="08259153" w14:textId="77777777" w:rsidR="00F37874" w:rsidRDefault="00F37874" w:rsidP="00F3787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</w:rPr>
                    </w:pPr>
                    <w:r>
                      <w:rPr>
                        <w:color w:val="424242"/>
                        <w:sz w:val="16"/>
                        <w:szCs w:val="16"/>
                      </w:rPr>
                      <w:t xml:space="preserve">KRS 0000157810, kapitał zakładowy </w:t>
                    </w:r>
                    <w:r w:rsidR="00531219">
                      <w:rPr>
                        <w:color w:val="424242"/>
                        <w:sz w:val="16"/>
                        <w:szCs w:val="16"/>
                      </w:rPr>
                      <w:t xml:space="preserve">272 </w:t>
                    </w:r>
                    <w:r w:rsidR="00BF0817">
                      <w:rPr>
                        <w:color w:val="424242"/>
                        <w:sz w:val="16"/>
                        <w:szCs w:val="16"/>
                      </w:rPr>
                      <w:t>623</w:t>
                    </w:r>
                    <w:r w:rsidR="00531219">
                      <w:rPr>
                        <w:color w:val="424242"/>
                        <w:sz w:val="16"/>
                        <w:szCs w:val="16"/>
                      </w:rPr>
                      <w:t xml:space="preserve"> </w:t>
                    </w:r>
                    <w:r w:rsidR="00BF0817">
                      <w:rPr>
                        <w:color w:val="424242"/>
                        <w:sz w:val="16"/>
                        <w:szCs w:val="16"/>
                      </w:rPr>
                      <w:t>531</w:t>
                    </w:r>
                    <w:r>
                      <w:rPr>
                        <w:color w:val="424242"/>
                        <w:sz w:val="16"/>
                        <w:szCs w:val="16"/>
                      </w:rPr>
                      <w:t xml:space="preserve"> zł</w:t>
                    </w:r>
                  </w:p>
                  <w:p w14:paraId="2444DB1F" w14:textId="77777777" w:rsidR="00F37874" w:rsidRPr="00F37874" w:rsidRDefault="00F37874" w:rsidP="00F3787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</w:rPr>
                    </w:pPr>
                    <w:r>
                      <w:rPr>
                        <w:color w:val="424242"/>
                        <w:sz w:val="16"/>
                        <w:szCs w:val="16"/>
                      </w:rPr>
                      <w:t>NIP 852-18-50-722 • REGON 811015666</w:t>
                    </w:r>
                  </w:p>
                </w:txbxContent>
              </v:textbox>
            </v:shape>
          </w:pict>
        </mc:Fallback>
      </mc:AlternateContent>
    </w:r>
    <w:r w:rsidR="008624A0">
      <w:rPr>
        <w:noProof/>
      </w:rPr>
      <w:drawing>
        <wp:anchor distT="0" distB="0" distL="114300" distR="114300" simplePos="0" relativeHeight="251653632" behindDoc="1" locked="0" layoutInCell="1" allowOverlap="1" wp14:anchorId="1263766F" wp14:editId="0CC33C58">
          <wp:simplePos x="0" y="0"/>
          <wp:positionH relativeFrom="page">
            <wp:posOffset>7620</wp:posOffset>
          </wp:positionH>
          <wp:positionV relativeFrom="page">
            <wp:posOffset>9432290</wp:posOffset>
          </wp:positionV>
          <wp:extent cx="1515745" cy="1256030"/>
          <wp:effectExtent l="19050" t="0" r="8255" b="0"/>
          <wp:wrapNone/>
          <wp:docPr id="105116638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9918"/>
                  <a:stretch>
                    <a:fillRect/>
                  </a:stretch>
                </pic:blipFill>
                <pic:spPr bwMode="auto">
                  <a:xfrm>
                    <a:off x="0" y="0"/>
                    <a:ext cx="1515745" cy="1256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8EEC267" wp14:editId="2EFEF92A">
              <wp:simplePos x="0" y="0"/>
              <wp:positionH relativeFrom="column">
                <wp:posOffset>547370</wp:posOffset>
              </wp:positionH>
              <wp:positionV relativeFrom="paragraph">
                <wp:posOffset>-551815</wp:posOffset>
              </wp:positionV>
              <wp:extent cx="2710815" cy="954405"/>
              <wp:effectExtent l="4445" t="635" r="0" b="0"/>
              <wp:wrapNone/>
              <wp:docPr id="1346370008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0815" cy="954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8420FA" w14:textId="77777777" w:rsidR="00F37874" w:rsidRDefault="00F37874" w:rsidP="00F3787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  <w:r w:rsidRPr="00F37874"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  <w:t>Szczecińskie Towarzystwo</w:t>
                          </w:r>
                          <w:r w:rsidRPr="00F37874"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  <w:br/>
                            <w:t>Budownictwa Społecznego sp. z o.o.</w:t>
                          </w:r>
                        </w:p>
                        <w:p w14:paraId="1CF1F323" w14:textId="77777777" w:rsidR="00F37874" w:rsidRDefault="00F37874" w:rsidP="00F3787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09093C44" w14:textId="77777777" w:rsidR="00F37874" w:rsidRPr="00F37874" w:rsidRDefault="00F37874" w:rsidP="00F3787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4259B92C" w14:textId="77777777" w:rsidR="00F37874" w:rsidRPr="00F37874" w:rsidRDefault="00F37874" w:rsidP="00F37874">
                          <w:pPr>
                            <w:spacing w:line="160" w:lineRule="exact"/>
                            <w:rPr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072196DE" w14:textId="77777777" w:rsidR="00F37874" w:rsidRDefault="00F37874" w:rsidP="00F3787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</w:rPr>
                          </w:pPr>
                          <w:r w:rsidRPr="00F37874">
                            <w:rPr>
                              <w:color w:val="424242"/>
                              <w:sz w:val="16"/>
                              <w:szCs w:val="16"/>
                            </w:rPr>
                            <w:t>ul. Bohaterów Getta Warszawskiego 1a, 70-302 Szczecin</w:t>
                          </w:r>
                        </w:p>
                        <w:p w14:paraId="2EA579DF" w14:textId="77777777" w:rsidR="00F37874" w:rsidRPr="005D5DEE" w:rsidRDefault="00F37874" w:rsidP="00F3787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  <w:lang w:val="en-US"/>
                            </w:rPr>
                          </w:pPr>
                          <w:r w:rsidRPr="005D5DEE">
                            <w:rPr>
                              <w:color w:val="424242"/>
                              <w:sz w:val="16"/>
                              <w:szCs w:val="16"/>
                              <w:lang w:val="en-US"/>
                            </w:rPr>
                            <w:t>tel. 91 430 91 00, fax 91 430 91 44</w:t>
                          </w:r>
                        </w:p>
                        <w:p w14:paraId="1D4134D5" w14:textId="77777777" w:rsidR="00F37874" w:rsidRPr="005D5DEE" w:rsidRDefault="00F37874" w:rsidP="00F3787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  <w:lang w:val="en-US"/>
                            </w:rPr>
                          </w:pPr>
                          <w:r w:rsidRPr="005D5DEE">
                            <w:rPr>
                              <w:color w:val="424242"/>
                              <w:sz w:val="16"/>
                              <w:szCs w:val="16"/>
                              <w:lang w:val="en-US"/>
                            </w:rPr>
                            <w:t>e-mail: biuro@stbs.pl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EEC267" id="Pole tekstowe 3" o:spid="_x0000_s1033" type="#_x0000_t202" style="position:absolute;margin-left:43.1pt;margin-top:-43.45pt;width:213.45pt;height:75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" filled="f" stroked="f" strokeweight=".5pt">
              <v:textbox inset="0,0,0,0">
                <w:txbxContent>
                  <w:p w14:paraId="398420FA" w14:textId="77777777" w:rsidR="00F37874" w:rsidRDefault="00F37874" w:rsidP="00F3787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  <w:r w:rsidRPr="00F37874"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  <w:t>Szczecińskie Towarzystwo</w:t>
                    </w:r>
                    <w:r w:rsidRPr="00F37874"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  <w:br/>
                      <w:t>Budownictwa Społecznego sp. z o.o.</w:t>
                    </w:r>
                  </w:p>
                  <w:p w14:paraId="1CF1F323" w14:textId="77777777" w:rsidR="00F37874" w:rsidRDefault="00F37874" w:rsidP="00F3787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09093C44" w14:textId="77777777" w:rsidR="00F37874" w:rsidRPr="00F37874" w:rsidRDefault="00F37874" w:rsidP="00F3787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4259B92C" w14:textId="77777777" w:rsidR="00F37874" w:rsidRPr="00F37874" w:rsidRDefault="00F37874" w:rsidP="00F37874">
                    <w:pPr>
                      <w:spacing w:line="160" w:lineRule="exact"/>
                      <w:rPr>
                        <w:color w:val="424242"/>
                        <w:sz w:val="18"/>
                        <w:szCs w:val="18"/>
                      </w:rPr>
                    </w:pPr>
                  </w:p>
                  <w:p w14:paraId="072196DE" w14:textId="77777777" w:rsidR="00F37874" w:rsidRDefault="00F37874" w:rsidP="00F3787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</w:rPr>
                    </w:pPr>
                    <w:r w:rsidRPr="00F37874">
                      <w:rPr>
                        <w:color w:val="424242"/>
                        <w:sz w:val="16"/>
                        <w:szCs w:val="16"/>
                      </w:rPr>
                      <w:t>ul. Bohaterów Getta Warszawskiego 1a, 70-302 Szczecin</w:t>
                    </w:r>
                  </w:p>
                  <w:p w14:paraId="2EA579DF" w14:textId="77777777" w:rsidR="00F37874" w:rsidRPr="005D5DEE" w:rsidRDefault="00F37874" w:rsidP="00F3787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  <w:lang w:val="en-US"/>
                      </w:rPr>
                    </w:pPr>
                    <w:r w:rsidRPr="005D5DEE">
                      <w:rPr>
                        <w:color w:val="424242"/>
                        <w:sz w:val="16"/>
                        <w:szCs w:val="16"/>
                        <w:lang w:val="en-US"/>
                      </w:rPr>
                      <w:t>tel. 91 430 91 00, fax 91 430 91 44</w:t>
                    </w:r>
                  </w:p>
                  <w:p w14:paraId="1D4134D5" w14:textId="77777777" w:rsidR="00F37874" w:rsidRPr="005D5DEE" w:rsidRDefault="00F37874" w:rsidP="00F3787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  <w:lang w:val="en-US"/>
                      </w:rPr>
                    </w:pPr>
                    <w:r w:rsidRPr="005D5DEE">
                      <w:rPr>
                        <w:color w:val="424242"/>
                        <w:sz w:val="16"/>
                        <w:szCs w:val="16"/>
                        <w:lang w:val="en-US"/>
                      </w:rPr>
                      <w:t>e-mail: biuro@stbs.pl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1889" w14:textId="34EF12B4" w:rsidR="002C0DA4" w:rsidRDefault="00B6477E" w:rsidP="002C0DA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48FC21" wp14:editId="4C9616A2">
              <wp:simplePos x="0" y="0"/>
              <wp:positionH relativeFrom="column">
                <wp:posOffset>547370</wp:posOffset>
              </wp:positionH>
              <wp:positionV relativeFrom="paragraph">
                <wp:posOffset>-372745</wp:posOffset>
              </wp:positionV>
              <wp:extent cx="2710815" cy="867410"/>
              <wp:effectExtent l="0" t="1905" r="0" b="0"/>
              <wp:wrapNone/>
              <wp:docPr id="212474041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0815" cy="867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F9345E" w14:textId="77777777" w:rsidR="002C0DA4" w:rsidRDefault="002C0DA4" w:rsidP="002C0DA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  <w:r w:rsidRPr="00F37874"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  <w:t>Szczecińskie Towarzystwo</w:t>
                          </w:r>
                          <w:r w:rsidRPr="00F37874"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  <w:br/>
                            <w:t>Budownictwa Społecznego sp. z o.o.</w:t>
                          </w:r>
                        </w:p>
                        <w:p w14:paraId="675AAF45" w14:textId="77777777" w:rsidR="002C0DA4" w:rsidRDefault="002C0DA4" w:rsidP="002C0DA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1D02E1F4" w14:textId="77777777" w:rsidR="002C0DA4" w:rsidRPr="00F37874" w:rsidRDefault="002C0DA4" w:rsidP="002C0DA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12A31919" w14:textId="77777777" w:rsidR="002C0DA4" w:rsidRPr="00F37874" w:rsidRDefault="002C0DA4" w:rsidP="002C0DA4">
                          <w:pPr>
                            <w:spacing w:line="160" w:lineRule="exact"/>
                            <w:rPr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16068430" w14:textId="77777777" w:rsidR="002C0DA4" w:rsidRDefault="002C0DA4" w:rsidP="002C0DA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</w:rPr>
                          </w:pPr>
                          <w:r w:rsidRPr="00F37874">
                            <w:rPr>
                              <w:color w:val="424242"/>
                              <w:sz w:val="16"/>
                              <w:szCs w:val="16"/>
                            </w:rPr>
                            <w:t>ul. Bohaterów Getta Warszawskiego 1</w:t>
                          </w:r>
                          <w:r w:rsidR="00E83EA2">
                            <w:rPr>
                              <w:color w:val="424242"/>
                              <w:sz w:val="16"/>
                              <w:szCs w:val="16"/>
                            </w:rPr>
                            <w:t>A</w:t>
                          </w:r>
                          <w:r w:rsidRPr="00F37874">
                            <w:rPr>
                              <w:color w:val="424242"/>
                              <w:sz w:val="16"/>
                              <w:szCs w:val="16"/>
                            </w:rPr>
                            <w:t>, 70-302 Szczecin</w:t>
                          </w:r>
                        </w:p>
                        <w:p w14:paraId="1309F072" w14:textId="77777777" w:rsidR="002C0DA4" w:rsidRPr="002C0DA4" w:rsidRDefault="002C0DA4" w:rsidP="002C0DA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  <w:lang w:val="en-US"/>
                            </w:rPr>
                          </w:pPr>
                          <w:r w:rsidRPr="002C0DA4">
                            <w:rPr>
                              <w:color w:val="424242"/>
                              <w:sz w:val="16"/>
                              <w:szCs w:val="16"/>
                              <w:lang w:val="en-US"/>
                            </w:rPr>
                            <w:t>tel. 91 430 91 00, fax 91 430 91 44</w:t>
                          </w:r>
                        </w:p>
                        <w:p w14:paraId="7F59F211" w14:textId="77777777" w:rsidR="002C0DA4" w:rsidRPr="002C0DA4" w:rsidRDefault="002C0DA4" w:rsidP="002C0DA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  <w:lang w:val="en-US"/>
                            </w:rPr>
                          </w:pPr>
                          <w:r w:rsidRPr="002C0DA4">
                            <w:rPr>
                              <w:color w:val="424242"/>
                              <w:sz w:val="16"/>
                              <w:szCs w:val="16"/>
                              <w:lang w:val="en-US"/>
                            </w:rPr>
                            <w:t>e-mail: biuro@stbs.pl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48FC21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34" type="#_x0000_t202" style="position:absolute;margin-left:43.1pt;margin-top:-29.35pt;width:213.45pt;height:68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" filled="f" stroked="f" strokeweight=".5pt">
              <v:textbox inset="0,0,0,0">
                <w:txbxContent>
                  <w:p w14:paraId="04F9345E" w14:textId="77777777" w:rsidR="002C0DA4" w:rsidRDefault="002C0DA4" w:rsidP="002C0DA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  <w:r w:rsidRPr="00F37874"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  <w:t>Szczecińskie Towarzystwo</w:t>
                    </w:r>
                    <w:r w:rsidRPr="00F37874"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  <w:br/>
                      <w:t>Budownictwa Społecznego sp. z o.o.</w:t>
                    </w:r>
                  </w:p>
                  <w:p w14:paraId="675AAF45" w14:textId="77777777" w:rsidR="002C0DA4" w:rsidRDefault="002C0DA4" w:rsidP="002C0DA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1D02E1F4" w14:textId="77777777" w:rsidR="002C0DA4" w:rsidRPr="00F37874" w:rsidRDefault="002C0DA4" w:rsidP="002C0DA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12A31919" w14:textId="77777777" w:rsidR="002C0DA4" w:rsidRPr="00F37874" w:rsidRDefault="002C0DA4" w:rsidP="002C0DA4">
                    <w:pPr>
                      <w:spacing w:line="160" w:lineRule="exact"/>
                      <w:rPr>
                        <w:color w:val="424242"/>
                        <w:sz w:val="18"/>
                        <w:szCs w:val="18"/>
                      </w:rPr>
                    </w:pPr>
                  </w:p>
                  <w:p w14:paraId="16068430" w14:textId="77777777" w:rsidR="002C0DA4" w:rsidRDefault="002C0DA4" w:rsidP="002C0DA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</w:rPr>
                    </w:pPr>
                    <w:r w:rsidRPr="00F37874">
                      <w:rPr>
                        <w:color w:val="424242"/>
                        <w:sz w:val="16"/>
                        <w:szCs w:val="16"/>
                      </w:rPr>
                      <w:t>ul. Bohaterów Getta Warszawskiego 1</w:t>
                    </w:r>
                    <w:r w:rsidR="00E83EA2">
                      <w:rPr>
                        <w:color w:val="424242"/>
                        <w:sz w:val="16"/>
                        <w:szCs w:val="16"/>
                      </w:rPr>
                      <w:t>A</w:t>
                    </w:r>
                    <w:r w:rsidRPr="00F37874">
                      <w:rPr>
                        <w:color w:val="424242"/>
                        <w:sz w:val="16"/>
                        <w:szCs w:val="16"/>
                      </w:rPr>
                      <w:t>, 70-302 Szczecin</w:t>
                    </w:r>
                  </w:p>
                  <w:p w14:paraId="1309F072" w14:textId="77777777" w:rsidR="002C0DA4" w:rsidRPr="002C0DA4" w:rsidRDefault="002C0DA4" w:rsidP="002C0DA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  <w:lang w:val="en-US"/>
                      </w:rPr>
                    </w:pPr>
                    <w:r w:rsidRPr="002C0DA4">
                      <w:rPr>
                        <w:color w:val="424242"/>
                        <w:sz w:val="16"/>
                        <w:szCs w:val="16"/>
                        <w:lang w:val="en-US"/>
                      </w:rPr>
                      <w:t>tel. 91 430 91 00, fax 91 430 91 44</w:t>
                    </w:r>
                  </w:p>
                  <w:p w14:paraId="7F59F211" w14:textId="77777777" w:rsidR="002C0DA4" w:rsidRPr="002C0DA4" w:rsidRDefault="002C0DA4" w:rsidP="002C0DA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  <w:lang w:val="en-US"/>
                      </w:rPr>
                    </w:pPr>
                    <w:r w:rsidRPr="002C0DA4">
                      <w:rPr>
                        <w:color w:val="424242"/>
                        <w:sz w:val="16"/>
                        <w:szCs w:val="16"/>
                        <w:lang w:val="en-US"/>
                      </w:rPr>
                      <w:t>e-mail: biuro@stbs.pl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7FD4121" wp14:editId="420CA0D5">
              <wp:simplePos x="0" y="0"/>
              <wp:positionH relativeFrom="column">
                <wp:posOffset>3589655</wp:posOffset>
              </wp:positionH>
              <wp:positionV relativeFrom="paragraph">
                <wp:posOffset>-380365</wp:posOffset>
              </wp:positionV>
              <wp:extent cx="2710815" cy="867410"/>
              <wp:effectExtent l="1270" t="3810" r="2540" b="0"/>
              <wp:wrapNone/>
              <wp:docPr id="2034963274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0815" cy="867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4DA7EA" w14:textId="77777777" w:rsidR="002C0DA4" w:rsidRDefault="002C0DA4" w:rsidP="002C0DA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452F9579" w14:textId="77777777" w:rsidR="002C0DA4" w:rsidRDefault="002C0DA4" w:rsidP="002C0DA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4D861826" w14:textId="77777777" w:rsidR="002C0DA4" w:rsidRDefault="002C0DA4" w:rsidP="002C0DA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2C5957CD" w14:textId="77777777" w:rsidR="002C0DA4" w:rsidRPr="00F37874" w:rsidRDefault="002C0DA4" w:rsidP="002C0DA4">
                          <w:pPr>
                            <w:spacing w:line="160" w:lineRule="exact"/>
                            <w:rPr>
                              <w:b/>
                              <w:bCs/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7A8A1FD2" w14:textId="77777777" w:rsidR="002C0DA4" w:rsidRPr="00F37874" w:rsidRDefault="002C0DA4" w:rsidP="002C0DA4">
                          <w:pPr>
                            <w:spacing w:line="160" w:lineRule="exact"/>
                            <w:rPr>
                              <w:color w:val="424242"/>
                              <w:sz w:val="18"/>
                              <w:szCs w:val="18"/>
                            </w:rPr>
                          </w:pPr>
                        </w:p>
                        <w:p w14:paraId="1FF3BF04" w14:textId="77777777" w:rsidR="002C0DA4" w:rsidRDefault="002C0DA4" w:rsidP="002C0DA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424242"/>
                              <w:sz w:val="16"/>
                              <w:szCs w:val="16"/>
                            </w:rPr>
                            <w:t>www.stbs.pl</w:t>
                          </w:r>
                        </w:p>
                        <w:p w14:paraId="64F3BC84" w14:textId="77777777" w:rsidR="002C0DA4" w:rsidRDefault="002C0DA4" w:rsidP="002C0DA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424242"/>
                              <w:sz w:val="16"/>
                              <w:szCs w:val="16"/>
                            </w:rPr>
                            <w:t>KRS 0</w:t>
                          </w:r>
                          <w:r w:rsidR="00831BAC">
                            <w:rPr>
                              <w:color w:val="424242"/>
                              <w:sz w:val="16"/>
                              <w:szCs w:val="16"/>
                            </w:rPr>
                            <w:t xml:space="preserve">000157810, kapitał zakładowy </w:t>
                          </w:r>
                          <w:r w:rsidR="001931CA" w:rsidRPr="001931CA">
                            <w:rPr>
                              <w:color w:val="424242"/>
                              <w:sz w:val="16"/>
                              <w:szCs w:val="16"/>
                            </w:rPr>
                            <w:t>623 814 855</w:t>
                          </w:r>
                          <w:r w:rsidR="006F2ED8">
                            <w:rPr>
                              <w:color w:val="42424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424242"/>
                              <w:sz w:val="16"/>
                              <w:szCs w:val="16"/>
                            </w:rPr>
                            <w:t>zł</w:t>
                          </w:r>
                        </w:p>
                        <w:p w14:paraId="7593F967" w14:textId="77777777" w:rsidR="002C0DA4" w:rsidRPr="00F37874" w:rsidRDefault="002C0DA4" w:rsidP="002C0DA4">
                          <w:pPr>
                            <w:spacing w:line="160" w:lineRule="exact"/>
                            <w:rPr>
                              <w:color w:val="424242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424242"/>
                              <w:sz w:val="16"/>
                              <w:szCs w:val="16"/>
                            </w:rPr>
                            <w:t>NIP 852-18-50-722 • REGON 811015666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FD4121" id="Pole tekstowe 5" o:spid="_x0000_s1035" type="#_x0000_t202" style="position:absolute;margin-left:282.65pt;margin-top:-29.95pt;width:213.45pt;height:68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" filled="f" stroked="f" strokeweight=".5pt">
              <v:textbox inset="0,0,0,0">
                <w:txbxContent>
                  <w:p w14:paraId="334DA7EA" w14:textId="77777777" w:rsidR="002C0DA4" w:rsidRDefault="002C0DA4" w:rsidP="002C0DA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452F9579" w14:textId="77777777" w:rsidR="002C0DA4" w:rsidRDefault="002C0DA4" w:rsidP="002C0DA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4D861826" w14:textId="77777777" w:rsidR="002C0DA4" w:rsidRDefault="002C0DA4" w:rsidP="002C0DA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2C5957CD" w14:textId="77777777" w:rsidR="002C0DA4" w:rsidRPr="00F37874" w:rsidRDefault="002C0DA4" w:rsidP="002C0DA4">
                    <w:pPr>
                      <w:spacing w:line="160" w:lineRule="exact"/>
                      <w:rPr>
                        <w:b/>
                        <w:bCs/>
                        <w:color w:val="424242"/>
                        <w:sz w:val="18"/>
                        <w:szCs w:val="18"/>
                      </w:rPr>
                    </w:pPr>
                  </w:p>
                  <w:p w14:paraId="7A8A1FD2" w14:textId="77777777" w:rsidR="002C0DA4" w:rsidRPr="00F37874" w:rsidRDefault="002C0DA4" w:rsidP="002C0DA4">
                    <w:pPr>
                      <w:spacing w:line="160" w:lineRule="exact"/>
                      <w:rPr>
                        <w:color w:val="424242"/>
                        <w:sz w:val="18"/>
                        <w:szCs w:val="18"/>
                      </w:rPr>
                    </w:pPr>
                  </w:p>
                  <w:p w14:paraId="1FF3BF04" w14:textId="77777777" w:rsidR="002C0DA4" w:rsidRDefault="002C0DA4" w:rsidP="002C0DA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</w:rPr>
                    </w:pPr>
                    <w:r>
                      <w:rPr>
                        <w:color w:val="424242"/>
                        <w:sz w:val="16"/>
                        <w:szCs w:val="16"/>
                      </w:rPr>
                      <w:t>www.stbs.pl</w:t>
                    </w:r>
                  </w:p>
                  <w:p w14:paraId="64F3BC84" w14:textId="77777777" w:rsidR="002C0DA4" w:rsidRDefault="002C0DA4" w:rsidP="002C0DA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</w:rPr>
                    </w:pPr>
                    <w:r>
                      <w:rPr>
                        <w:color w:val="424242"/>
                        <w:sz w:val="16"/>
                        <w:szCs w:val="16"/>
                      </w:rPr>
                      <w:t>KRS 0</w:t>
                    </w:r>
                    <w:r w:rsidR="00831BAC">
                      <w:rPr>
                        <w:color w:val="424242"/>
                        <w:sz w:val="16"/>
                        <w:szCs w:val="16"/>
                      </w:rPr>
                      <w:t xml:space="preserve">000157810, kapitał zakładowy </w:t>
                    </w:r>
                    <w:r w:rsidR="001931CA" w:rsidRPr="001931CA">
                      <w:rPr>
                        <w:color w:val="424242"/>
                        <w:sz w:val="16"/>
                        <w:szCs w:val="16"/>
                      </w:rPr>
                      <w:t>623 814 855</w:t>
                    </w:r>
                    <w:r w:rsidR="006F2ED8">
                      <w:rPr>
                        <w:color w:val="42424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424242"/>
                        <w:sz w:val="16"/>
                        <w:szCs w:val="16"/>
                      </w:rPr>
                      <w:t>zł</w:t>
                    </w:r>
                  </w:p>
                  <w:p w14:paraId="7593F967" w14:textId="77777777" w:rsidR="002C0DA4" w:rsidRPr="00F37874" w:rsidRDefault="002C0DA4" w:rsidP="002C0DA4">
                    <w:pPr>
                      <w:spacing w:line="160" w:lineRule="exact"/>
                      <w:rPr>
                        <w:color w:val="424242"/>
                        <w:sz w:val="16"/>
                        <w:szCs w:val="16"/>
                      </w:rPr>
                    </w:pPr>
                    <w:r>
                      <w:rPr>
                        <w:color w:val="424242"/>
                        <w:sz w:val="16"/>
                        <w:szCs w:val="16"/>
                      </w:rPr>
                      <w:t>NIP 852-18-50-722 • REGON 811015666</w:t>
                    </w:r>
                  </w:p>
                </w:txbxContent>
              </v:textbox>
            </v:shape>
          </w:pict>
        </mc:Fallback>
      </mc:AlternateContent>
    </w:r>
  </w:p>
  <w:p w14:paraId="0CC135B6" w14:textId="77777777" w:rsidR="002C0DA4" w:rsidRDefault="002C0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6D2A5" w14:textId="77777777" w:rsidR="00B6477E" w:rsidRDefault="00B6477E" w:rsidP="00C96260">
      <w:r>
        <w:separator/>
      </w:r>
    </w:p>
  </w:footnote>
  <w:footnote w:type="continuationSeparator" w:id="0">
    <w:p w14:paraId="517853A4" w14:textId="77777777" w:rsidR="00B6477E" w:rsidRDefault="00B6477E" w:rsidP="00C9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BCBA" w14:textId="77777777" w:rsidR="002C0DA4" w:rsidRDefault="008624A0">
    <w:pPr>
      <w:pStyle w:val="Nagwek"/>
    </w:pPr>
    <w:r>
      <w:rPr>
        <w:noProof/>
      </w:rPr>
      <w:drawing>
        <wp:anchor distT="0" distB="0" distL="114300" distR="114300" simplePos="0" relativeHeight="251659776" behindDoc="1" locked="0" layoutInCell="1" allowOverlap="1" wp14:anchorId="3AA4B95E" wp14:editId="5C681DB8">
          <wp:simplePos x="0" y="0"/>
          <wp:positionH relativeFrom="page">
            <wp:align>left</wp:align>
          </wp:positionH>
          <wp:positionV relativeFrom="page">
            <wp:posOffset>0</wp:posOffset>
          </wp:positionV>
          <wp:extent cx="7552690" cy="1256665"/>
          <wp:effectExtent l="19050" t="0" r="0" b="0"/>
          <wp:wrapNone/>
          <wp:docPr id="3412517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2690" cy="1256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77E"/>
    <w:rsid w:val="000034E7"/>
    <w:rsid w:val="00004561"/>
    <w:rsid w:val="00013A6F"/>
    <w:rsid w:val="00022FE6"/>
    <w:rsid w:val="00027E07"/>
    <w:rsid w:val="000608CC"/>
    <w:rsid w:val="000C0FC5"/>
    <w:rsid w:val="001153EF"/>
    <w:rsid w:val="001931CA"/>
    <w:rsid w:val="001947E7"/>
    <w:rsid w:val="001B0802"/>
    <w:rsid w:val="001B1F7E"/>
    <w:rsid w:val="001C3E1A"/>
    <w:rsid w:val="001C71CA"/>
    <w:rsid w:val="001E47C7"/>
    <w:rsid w:val="001E7FA5"/>
    <w:rsid w:val="002122F9"/>
    <w:rsid w:val="00222DA5"/>
    <w:rsid w:val="00225FA9"/>
    <w:rsid w:val="002C0933"/>
    <w:rsid w:val="002C0DA4"/>
    <w:rsid w:val="00301C41"/>
    <w:rsid w:val="0033241C"/>
    <w:rsid w:val="00390794"/>
    <w:rsid w:val="003C07B9"/>
    <w:rsid w:val="00444116"/>
    <w:rsid w:val="00445297"/>
    <w:rsid w:val="00473E3D"/>
    <w:rsid w:val="004B2407"/>
    <w:rsid w:val="004B2DE4"/>
    <w:rsid w:val="005074B3"/>
    <w:rsid w:val="00531219"/>
    <w:rsid w:val="00550BE7"/>
    <w:rsid w:val="0058132D"/>
    <w:rsid w:val="005B399F"/>
    <w:rsid w:val="005C1A12"/>
    <w:rsid w:val="005D5DEE"/>
    <w:rsid w:val="0060176C"/>
    <w:rsid w:val="0065747B"/>
    <w:rsid w:val="0066364A"/>
    <w:rsid w:val="0068616B"/>
    <w:rsid w:val="006B54C1"/>
    <w:rsid w:val="006F2ED8"/>
    <w:rsid w:val="00710ED2"/>
    <w:rsid w:val="00767A7C"/>
    <w:rsid w:val="008062D9"/>
    <w:rsid w:val="00831BAC"/>
    <w:rsid w:val="0083330E"/>
    <w:rsid w:val="00857EFD"/>
    <w:rsid w:val="008624A0"/>
    <w:rsid w:val="008769F8"/>
    <w:rsid w:val="008B11BF"/>
    <w:rsid w:val="0095284D"/>
    <w:rsid w:val="009620DF"/>
    <w:rsid w:val="00984781"/>
    <w:rsid w:val="009903E3"/>
    <w:rsid w:val="009F0743"/>
    <w:rsid w:val="00A122AC"/>
    <w:rsid w:val="00AB19A5"/>
    <w:rsid w:val="00B6477E"/>
    <w:rsid w:val="00B66FBC"/>
    <w:rsid w:val="00BF0699"/>
    <w:rsid w:val="00BF0817"/>
    <w:rsid w:val="00BF62FB"/>
    <w:rsid w:val="00C22377"/>
    <w:rsid w:val="00C96260"/>
    <w:rsid w:val="00CB5DA2"/>
    <w:rsid w:val="00CF58D3"/>
    <w:rsid w:val="00D42942"/>
    <w:rsid w:val="00D66E8F"/>
    <w:rsid w:val="00DC7805"/>
    <w:rsid w:val="00DD2148"/>
    <w:rsid w:val="00DD601D"/>
    <w:rsid w:val="00E3234F"/>
    <w:rsid w:val="00E730C1"/>
    <w:rsid w:val="00E83EA2"/>
    <w:rsid w:val="00EA1690"/>
    <w:rsid w:val="00EE5DE2"/>
    <w:rsid w:val="00F10C83"/>
    <w:rsid w:val="00F37874"/>
    <w:rsid w:val="00FB482A"/>
    <w:rsid w:val="00FE0515"/>
    <w:rsid w:val="00FE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3B4EEE84"/>
  <w15:docId w15:val="{52E355CF-F8F5-42DE-A730-C2109840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6477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62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6260"/>
  </w:style>
  <w:style w:type="paragraph" w:styleId="Stopka">
    <w:name w:val="footer"/>
    <w:basedOn w:val="Normalny"/>
    <w:link w:val="StopkaZnak"/>
    <w:uiPriority w:val="99"/>
    <w:unhideWhenUsed/>
    <w:rsid w:val="00C9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6260"/>
  </w:style>
  <w:style w:type="paragraph" w:styleId="Tekstdymka">
    <w:name w:val="Balloon Text"/>
    <w:basedOn w:val="Normalny"/>
    <w:link w:val="TekstdymkaZnak"/>
    <w:uiPriority w:val="99"/>
    <w:semiHidden/>
    <w:unhideWhenUsed/>
    <w:rsid w:val="00C96260"/>
    <w:rPr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6260"/>
    <w:rPr>
      <w:rFonts w:ascii="Times New Roman" w:hAnsi="Times New Roman" w:cs="Times New Roman"/>
      <w:sz w:val="18"/>
      <w:szCs w:val="18"/>
    </w:rPr>
  </w:style>
  <w:style w:type="character" w:styleId="Hipercze">
    <w:name w:val="Hyperlink"/>
    <w:uiPriority w:val="99"/>
    <w:unhideWhenUsed/>
    <w:rsid w:val="00F37874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F37874"/>
    <w:rPr>
      <w:color w:val="605E5C"/>
      <w:shd w:val="clear" w:color="auto" w:fill="E1DFDD"/>
    </w:rPr>
  </w:style>
  <w:style w:type="paragraph" w:customStyle="1" w:styleId="Obszartekstu">
    <w:name w:val="Obszar tekstu"/>
    <w:basedOn w:val="Normalny"/>
    <w:rsid w:val="00B6477E"/>
    <w:pPr>
      <w:autoSpaceDE w:val="0"/>
      <w:autoSpaceDN w:val="0"/>
      <w:adjustRightInd w:val="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TBSDC001\Dokumenty\DOKUMENTACJA%20FIRMOWA\Szablony\Szablon%20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kolor</Template>
  <TotalTime>4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Owczarek</dc:creator>
  <cp:lastModifiedBy>Katarzyna Owczarek</cp:lastModifiedBy>
  <cp:revision>1</cp:revision>
  <dcterms:created xsi:type="dcterms:W3CDTF">2026-05-06T11:18:00Z</dcterms:created>
  <dcterms:modified xsi:type="dcterms:W3CDTF">2026-05-06T11:22:00Z</dcterms:modified>
</cp:coreProperties>
</file>